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94" w:rsidRPr="00D03308" w:rsidRDefault="00F83294" w:rsidP="006A3162">
      <w:pPr>
        <w:jc w:val="both"/>
        <w:rPr>
          <w:rFonts w:ascii="Times New Roman" w:hAnsi="Times New Roman"/>
          <w:b/>
          <w:sz w:val="28"/>
          <w:szCs w:val="28"/>
        </w:rPr>
      </w:pPr>
      <w:r w:rsidRPr="00D03308">
        <w:rPr>
          <w:rFonts w:ascii="Times New Roman" w:hAnsi="Times New Roman"/>
          <w:b/>
          <w:sz w:val="28"/>
          <w:szCs w:val="28"/>
        </w:rPr>
        <w:t>Рысь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 xml:space="preserve">Рысь отдаёт предпочтение глухим темнохвойным лесам, тайге, хотя встречается в самых разных местах, включая горные леса; иногда заходит </w:t>
      </w:r>
      <w:r>
        <w:rPr>
          <w:rFonts w:ascii="Times New Roman" w:hAnsi="Times New Roman"/>
          <w:sz w:val="28"/>
          <w:szCs w:val="28"/>
        </w:rPr>
        <w:br/>
      </w:r>
      <w:r w:rsidRPr="006A3162">
        <w:rPr>
          <w:rFonts w:ascii="Times New Roman" w:hAnsi="Times New Roman"/>
          <w:sz w:val="28"/>
          <w:szCs w:val="28"/>
        </w:rPr>
        <w:t>в лесостепь и лесотундру. Она отлично лазает по деревьям и скалам, хорошо плавает. Также она отлично выживает среди снегов (за полярным кругом), ловя пушных зверей. Пятнистость шерсти делает рысь незаметной дн</w:t>
      </w:r>
      <w:r>
        <w:rPr>
          <w:rFonts w:ascii="Times New Roman" w:hAnsi="Times New Roman"/>
          <w:sz w:val="28"/>
          <w:szCs w:val="28"/>
        </w:rPr>
        <w:t>ё</w:t>
      </w:r>
      <w:r w:rsidRPr="006A3162">
        <w:rPr>
          <w:rFonts w:ascii="Times New Roman" w:hAnsi="Times New Roman"/>
          <w:sz w:val="28"/>
          <w:szCs w:val="28"/>
        </w:rPr>
        <w:t xml:space="preserve">м среди падающих на землю солнечных бликов от освещённых крон деревьев </w:t>
      </w:r>
      <w:r>
        <w:rPr>
          <w:rFonts w:ascii="Times New Roman" w:hAnsi="Times New Roman"/>
          <w:sz w:val="28"/>
          <w:szCs w:val="28"/>
        </w:rPr>
        <w:br/>
      </w:r>
      <w:r w:rsidRPr="006A3162">
        <w:rPr>
          <w:rFonts w:ascii="Times New Roman" w:hAnsi="Times New Roman"/>
          <w:sz w:val="28"/>
          <w:szCs w:val="28"/>
        </w:rPr>
        <w:t>и скрывает в сумерках и на заре, облегчая нападение на добычу.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 xml:space="preserve">При обилии пищи рысь живёт оседло, при недостатке 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 xml:space="preserve"> кочует. В сутки она способна проходить до 30 к</w:t>
      </w:r>
      <w:r>
        <w:rPr>
          <w:rFonts w:ascii="Times New Roman" w:hAnsi="Times New Roman"/>
          <w:sz w:val="28"/>
          <w:szCs w:val="28"/>
        </w:rPr>
        <w:t>м</w:t>
      </w:r>
      <w:r w:rsidRPr="006A3162">
        <w:rPr>
          <w:rFonts w:ascii="Times New Roman" w:hAnsi="Times New Roman"/>
          <w:sz w:val="28"/>
          <w:szCs w:val="28"/>
        </w:rPr>
        <w:t xml:space="preserve">. Основу её рациона составляют зайцы-беляки. Также она постоянно охотится на тетеревиных птиц, мелких грызунов, реже 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6A3162">
        <w:rPr>
          <w:rFonts w:ascii="Times New Roman" w:hAnsi="Times New Roman"/>
          <w:sz w:val="28"/>
          <w:szCs w:val="28"/>
        </w:rPr>
        <w:t>небольших копытных, вроде косули, кабарги, пятнистого и северного оленей, изредка нападает на домашних кошек и собак, кроме того — на лис, енотовидных собак и других некрупных зверей.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>Охотится рысь в сумерках. Вопреки распространённым представлениям, она никогда не п</w:t>
      </w:r>
      <w:r>
        <w:rPr>
          <w:rFonts w:ascii="Times New Roman" w:hAnsi="Times New Roman"/>
          <w:sz w:val="28"/>
          <w:szCs w:val="28"/>
        </w:rPr>
        <w:t>рыгает на свою жертву с дерева</w:t>
      </w:r>
      <w:r w:rsidRPr="006A3162">
        <w:rPr>
          <w:rFonts w:ascii="Times New Roman" w:hAnsi="Times New Roman"/>
          <w:sz w:val="28"/>
          <w:szCs w:val="28"/>
        </w:rPr>
        <w:t xml:space="preserve">, но предпочитает подкарауливать дичь в засаде или скрадывать (то есть подбирается к жертве на </w:t>
      </w:r>
      <w:r>
        <w:rPr>
          <w:rFonts w:ascii="Times New Roman" w:hAnsi="Times New Roman"/>
          <w:sz w:val="28"/>
          <w:szCs w:val="28"/>
        </w:rPr>
        <w:t>близкое</w:t>
      </w:r>
      <w:r w:rsidRPr="006A3162">
        <w:rPr>
          <w:rFonts w:ascii="Times New Roman" w:hAnsi="Times New Roman"/>
          <w:sz w:val="28"/>
          <w:szCs w:val="28"/>
        </w:rPr>
        <w:t xml:space="preserve"> расстояние, выгодное для молниеносного броска), прячется за упавшие стволы, старые пни, камни, иногда садится на толстый горизонтальный сук, а затем нападает большими, до 4 м, прыжками. Жертву преследует на дистанции не более 60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>80 м, после чего выдыхается. Подобравшись на расстояние около 10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>15 метров, рысь покрывает его несколькими прыжками длиной 2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 xml:space="preserve">3 метра. Если атака сразу не удалась, охотница делает ещё с десяток более коротких прыжков в угон, который чаще всего ничем не кончается. Бросившись на крупную добычу, рысь впивается когтями ей в переднюю часть тела, а зубами терзает шею или горло. Жертва некоторое время тащит на себе хищника, пока не упадёт от </w:t>
      </w:r>
      <w:r>
        <w:rPr>
          <w:rFonts w:ascii="Times New Roman" w:hAnsi="Times New Roman"/>
          <w:sz w:val="28"/>
          <w:szCs w:val="28"/>
        </w:rPr>
        <w:t>полученных</w:t>
      </w:r>
      <w:r w:rsidRPr="006A3162">
        <w:rPr>
          <w:rFonts w:ascii="Times New Roman" w:hAnsi="Times New Roman"/>
          <w:sz w:val="28"/>
          <w:szCs w:val="28"/>
        </w:rPr>
        <w:t xml:space="preserve"> ран. Также известно, что рысь убивает лисиц и куниц, даже если нет потребности в пище. За один раз она съедает немного пищи, остатки же прячет в укромное место или закапывает в снег.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>Обычно взрослый зверь ловит и съедает зайца раз в 2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>4 дня</w:t>
      </w:r>
      <w:r>
        <w:rPr>
          <w:rFonts w:ascii="Times New Roman" w:hAnsi="Times New Roman"/>
          <w:sz w:val="28"/>
          <w:szCs w:val="28"/>
        </w:rPr>
        <w:t>;</w:t>
      </w:r>
      <w:r w:rsidRPr="006A3162">
        <w:rPr>
          <w:rFonts w:ascii="Times New Roman" w:hAnsi="Times New Roman"/>
          <w:sz w:val="28"/>
          <w:szCs w:val="28"/>
        </w:rPr>
        <w:t xml:space="preserve"> выводку такого количества пищи хватает только на один день. С убитой косулей рысь расправляется за 3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 xml:space="preserve">4 дня, а у добытого пятнистого оленя держится до полутора недель. Сытая рысь даже может </w:t>
      </w:r>
      <w:r>
        <w:rPr>
          <w:rFonts w:ascii="Times New Roman" w:hAnsi="Times New Roman"/>
          <w:sz w:val="28"/>
          <w:szCs w:val="28"/>
        </w:rPr>
        <w:t>«</w:t>
      </w:r>
      <w:r w:rsidRPr="006A3162">
        <w:rPr>
          <w:rFonts w:ascii="Times New Roman" w:hAnsi="Times New Roman"/>
          <w:sz w:val="28"/>
          <w:szCs w:val="28"/>
        </w:rPr>
        <w:t>хранить</w:t>
      </w:r>
      <w:r>
        <w:rPr>
          <w:rFonts w:ascii="Times New Roman" w:hAnsi="Times New Roman"/>
          <w:sz w:val="28"/>
          <w:szCs w:val="28"/>
        </w:rPr>
        <w:t>»</w:t>
      </w:r>
      <w:r w:rsidRPr="006A3162">
        <w:rPr>
          <w:rFonts w:ascii="Times New Roman" w:hAnsi="Times New Roman"/>
          <w:sz w:val="28"/>
          <w:szCs w:val="28"/>
        </w:rPr>
        <w:t xml:space="preserve"> зайца несколько дней, пока не съест его целиком, чтобы не тратить силы на новую охоту. Недоеденные остатки добычи она прикапывает снегом или землёй</w:t>
      </w:r>
      <w:r>
        <w:rPr>
          <w:rFonts w:ascii="Times New Roman" w:hAnsi="Times New Roman"/>
          <w:sz w:val="28"/>
          <w:szCs w:val="28"/>
        </w:rPr>
        <w:t>,</w:t>
      </w:r>
      <w:r w:rsidRPr="006A31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6A3162">
        <w:rPr>
          <w:rFonts w:ascii="Times New Roman" w:hAnsi="Times New Roman"/>
          <w:sz w:val="28"/>
          <w:szCs w:val="28"/>
        </w:rPr>
        <w:t xml:space="preserve">о делает это так неряшливо, что её припасы очень быстро растаскивают более мелкие хищники </w:t>
      </w:r>
      <w:r>
        <w:rPr>
          <w:rFonts w:ascii="Times New Roman" w:hAnsi="Times New Roman"/>
          <w:sz w:val="28"/>
          <w:szCs w:val="28"/>
        </w:rPr>
        <w:t>–</w:t>
      </w:r>
      <w:r w:rsidRPr="006A3162">
        <w:rPr>
          <w:rFonts w:ascii="Times New Roman" w:hAnsi="Times New Roman"/>
          <w:sz w:val="28"/>
          <w:szCs w:val="28"/>
        </w:rPr>
        <w:t xml:space="preserve"> соболь, колонок. За рысью, как за более удачливой охотницей, ходит и росомаха и иногда отгоняет её от свежедобытой жертвы, а в случае нехватки пищи может напасть даже на взрослую и сильную особь. Сама рысь нередко гоняет лисиц, не давая им охотиться на сво</w:t>
      </w:r>
      <w:r>
        <w:rPr>
          <w:rFonts w:ascii="Times New Roman" w:hAnsi="Times New Roman"/>
          <w:sz w:val="28"/>
          <w:szCs w:val="28"/>
        </w:rPr>
        <w:t>ё</w:t>
      </w:r>
      <w:r w:rsidRPr="006A3162">
        <w:rPr>
          <w:rFonts w:ascii="Times New Roman" w:hAnsi="Times New Roman"/>
          <w:sz w:val="28"/>
          <w:szCs w:val="28"/>
        </w:rPr>
        <w:t>м участке.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 xml:space="preserve">При всей осторожности рысь не очень боится людей. Она живёт в созданных ими вторичных лесах, молодняках, на старых лесосеках и гарях; </w:t>
      </w:r>
      <w:r>
        <w:rPr>
          <w:rFonts w:ascii="Times New Roman" w:hAnsi="Times New Roman"/>
          <w:sz w:val="28"/>
          <w:szCs w:val="28"/>
        </w:rPr>
        <w:br/>
      </w:r>
      <w:r w:rsidRPr="006A3162">
        <w:rPr>
          <w:rFonts w:ascii="Times New Roman" w:hAnsi="Times New Roman"/>
          <w:sz w:val="28"/>
          <w:szCs w:val="28"/>
        </w:rPr>
        <w:t>в бедственные годы заходит в сёла и даже города. На человека рысь обычно не нападает, но в случае ранения становится опасной, нанося человеку зубами и когтями серьёзные раны.</w:t>
      </w:r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>Рыси считаются вредными хищниками, но в природе играют такую же роль, как и волки: они губят среди таёжных животных главным образом больных, слабых, неполноценных особей.</w:t>
      </w:r>
      <w:bookmarkStart w:id="0" w:name="_GoBack"/>
      <w:bookmarkEnd w:id="0"/>
    </w:p>
    <w:p w:rsidR="00F83294" w:rsidRPr="006A3162" w:rsidRDefault="00F83294" w:rsidP="006A3162">
      <w:pPr>
        <w:jc w:val="both"/>
        <w:rPr>
          <w:rFonts w:ascii="Times New Roman" w:hAnsi="Times New Roman"/>
          <w:sz w:val="28"/>
          <w:szCs w:val="28"/>
        </w:rPr>
      </w:pPr>
      <w:r w:rsidRPr="006A3162">
        <w:rPr>
          <w:rFonts w:ascii="Times New Roman" w:hAnsi="Times New Roman"/>
          <w:sz w:val="28"/>
          <w:szCs w:val="28"/>
        </w:rPr>
        <w:t>Как утверждает российский зоолог Михаил Кречмар, не известно ни одного подтверждённого случая нападения рыси на человека.</w:t>
      </w:r>
    </w:p>
    <w:sectPr w:rsidR="00F83294" w:rsidRPr="006A3162" w:rsidSect="00273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CC5"/>
    <w:rsid w:val="00273A8E"/>
    <w:rsid w:val="00316E46"/>
    <w:rsid w:val="00421011"/>
    <w:rsid w:val="004221A2"/>
    <w:rsid w:val="00573BD9"/>
    <w:rsid w:val="006305F2"/>
    <w:rsid w:val="006A3162"/>
    <w:rsid w:val="00965F6E"/>
    <w:rsid w:val="00A020FB"/>
    <w:rsid w:val="00C15459"/>
    <w:rsid w:val="00C71637"/>
    <w:rsid w:val="00CB6A9F"/>
    <w:rsid w:val="00D03308"/>
    <w:rsid w:val="00D53CC5"/>
    <w:rsid w:val="00F83294"/>
    <w:rsid w:val="00FD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A8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498</Words>
  <Characters>2841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4</cp:revision>
  <dcterms:created xsi:type="dcterms:W3CDTF">2020-02-26T05:01:00Z</dcterms:created>
  <dcterms:modified xsi:type="dcterms:W3CDTF">2020-03-12T10:38:00Z</dcterms:modified>
</cp:coreProperties>
</file>