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493" w:rsidRPr="00507B0F" w:rsidRDefault="005C1493" w:rsidP="00F86AC0">
      <w:pPr>
        <w:jc w:val="both"/>
        <w:rPr>
          <w:rFonts w:ascii="Times New Roman" w:hAnsi="Times New Roman"/>
          <w:b/>
          <w:sz w:val="28"/>
          <w:szCs w:val="28"/>
        </w:rPr>
      </w:pPr>
      <w:r w:rsidRPr="00507B0F">
        <w:rPr>
          <w:rFonts w:ascii="Times New Roman" w:hAnsi="Times New Roman"/>
          <w:b/>
          <w:sz w:val="28"/>
          <w:szCs w:val="28"/>
        </w:rPr>
        <w:t>Коала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Коала</w:t>
      </w:r>
      <w:r w:rsidRPr="00F86AC0">
        <w:rPr>
          <w:rFonts w:ascii="Times New Roman" w:hAnsi="Times New Roman"/>
          <w:sz w:val="28"/>
          <w:szCs w:val="28"/>
        </w:rPr>
        <w:t xml:space="preserve"> (лат. Phascolarctos cinereus) </w:t>
      </w:r>
      <w:r>
        <w:rPr>
          <w:rFonts w:ascii="Times New Roman" w:hAnsi="Times New Roman"/>
          <w:sz w:val="28"/>
          <w:szCs w:val="28"/>
        </w:rPr>
        <w:t>–</w:t>
      </w:r>
      <w:r w:rsidRPr="00F86AC0">
        <w:rPr>
          <w:rFonts w:ascii="Times New Roman" w:hAnsi="Times New Roman"/>
          <w:sz w:val="28"/>
          <w:szCs w:val="28"/>
        </w:rPr>
        <w:t xml:space="preserve"> вид сумчатых, обитающий в Австралии. Единственный современный представитель семейства коаловых (Phascolarctidae) из отряда двурезцовых сумчатых (Diprotodontia)</w:t>
      </w:r>
      <w:r>
        <w:rPr>
          <w:rFonts w:ascii="Times New Roman" w:hAnsi="Times New Roman"/>
          <w:sz w:val="28"/>
          <w:szCs w:val="28"/>
        </w:rPr>
        <w:t>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 xml:space="preserve">Естественный ареал коалы включает в себя прибрежные районы на востоке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>и юге Австралии, на территории от Аделаиды на севере, до южной части полуост</w:t>
      </w:r>
      <w:r>
        <w:rPr>
          <w:rFonts w:ascii="Times New Roman" w:hAnsi="Times New Roman"/>
          <w:sz w:val="28"/>
          <w:szCs w:val="28"/>
        </w:rPr>
        <w:t>рова Кейп-Йорк. В начале XX в.</w:t>
      </w:r>
      <w:r w:rsidRPr="00F86A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коалы</w:t>
      </w:r>
      <w:r w:rsidRPr="00F86AC0">
        <w:rPr>
          <w:rFonts w:ascii="Times New Roman" w:hAnsi="Times New Roman"/>
          <w:sz w:val="28"/>
          <w:szCs w:val="28"/>
        </w:rPr>
        <w:t xml:space="preserve"> были завезены в Янчепe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 xml:space="preserve">в Западной Австралии, а также на ряд островов у побережья Квинсленда, в том числе острове Кенгуру и Магнитный остров, который предположительно является самой северной оконечностью современного ареала коал. Общая площадь ареала коал составляет около 1 000 000 км² и включает в себя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>не менее 30 биогеографических регионов.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>В целом коалы похожи на вомбатов (</w:t>
      </w:r>
      <w:r>
        <w:rPr>
          <w:rFonts w:ascii="Times New Roman" w:hAnsi="Times New Roman"/>
          <w:sz w:val="28"/>
          <w:szCs w:val="28"/>
        </w:rPr>
        <w:t>сво</w:t>
      </w:r>
      <w:r w:rsidRPr="00F86AC0">
        <w:rPr>
          <w:rFonts w:ascii="Times New Roman" w:hAnsi="Times New Roman"/>
          <w:sz w:val="28"/>
          <w:szCs w:val="28"/>
        </w:rPr>
        <w:t>их ближайших родственников), но имеют более густой мех (мягкий и толщиной 2</w:t>
      </w:r>
      <w:r>
        <w:rPr>
          <w:rFonts w:ascii="Times New Roman" w:hAnsi="Times New Roman"/>
          <w:sz w:val="28"/>
          <w:szCs w:val="28"/>
        </w:rPr>
        <w:t>–</w:t>
      </w:r>
      <w:r w:rsidRPr="00F86AC0">
        <w:rPr>
          <w:rFonts w:ascii="Times New Roman" w:hAnsi="Times New Roman"/>
          <w:sz w:val="28"/>
          <w:szCs w:val="28"/>
        </w:rPr>
        <w:t>3 см), более крупные уши, более длинные конечности. У коалы имеются большие острые когти, помогающие е</w:t>
      </w:r>
      <w:r>
        <w:rPr>
          <w:rFonts w:ascii="Times New Roman" w:hAnsi="Times New Roman"/>
          <w:sz w:val="28"/>
          <w:szCs w:val="28"/>
        </w:rPr>
        <w:t>му</w:t>
      </w:r>
      <w:r w:rsidRPr="00F86AC0">
        <w:rPr>
          <w:rFonts w:ascii="Times New Roman" w:hAnsi="Times New Roman"/>
          <w:sz w:val="28"/>
          <w:szCs w:val="28"/>
        </w:rPr>
        <w:t xml:space="preserve"> с хождением по стволам деревьев. Вес коалы варьируется от около 14 кг крупного </w:t>
      </w:r>
      <w:r>
        <w:rPr>
          <w:rFonts w:ascii="Times New Roman" w:hAnsi="Times New Roman"/>
          <w:sz w:val="28"/>
          <w:szCs w:val="28"/>
        </w:rPr>
        <w:t>самца с юга</w:t>
      </w:r>
      <w:r w:rsidRPr="00F86A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 w:rsidRPr="00F86AC0">
        <w:rPr>
          <w:rFonts w:ascii="Times New Roman" w:hAnsi="Times New Roman"/>
          <w:sz w:val="28"/>
          <w:szCs w:val="28"/>
        </w:rPr>
        <w:t xml:space="preserve"> примерно 5 кг небольшой самки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>с севера.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 xml:space="preserve">Конечности коал приспособлены к лазанью. Все пальцы передних лап завершаются прочными когтями. Всё это позволяет животному эффективно обхватывать ветви деревьев, замыкая кисть в надёжный замок, а молодому коале цепко держаться за шерсть матери. </w:t>
      </w:r>
      <w:r>
        <w:rPr>
          <w:rFonts w:ascii="Times New Roman" w:hAnsi="Times New Roman"/>
          <w:sz w:val="28"/>
          <w:szCs w:val="28"/>
        </w:rPr>
        <w:t>К</w:t>
      </w:r>
      <w:r w:rsidRPr="00F86AC0">
        <w:rPr>
          <w:rFonts w:ascii="Times New Roman" w:hAnsi="Times New Roman"/>
          <w:sz w:val="28"/>
          <w:szCs w:val="28"/>
        </w:rPr>
        <w:t xml:space="preserve">оала спит в таком положении,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>а при случае может и повисеть на одной лапе.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 xml:space="preserve">Коалы </w:t>
      </w:r>
      <w:r>
        <w:rPr>
          <w:rFonts w:ascii="Times New Roman" w:hAnsi="Times New Roman"/>
          <w:sz w:val="28"/>
          <w:szCs w:val="28"/>
        </w:rPr>
        <w:t>–</w:t>
      </w:r>
      <w:r w:rsidRPr="00F86AC0">
        <w:rPr>
          <w:rFonts w:ascii="Times New Roman" w:hAnsi="Times New Roman"/>
          <w:sz w:val="28"/>
          <w:szCs w:val="28"/>
        </w:rPr>
        <w:t xml:space="preserve"> одни из немногих млекопитающих, за исключением приматов, имеющих папиллярный узор на подушечках пальцев. Отпечатки пальцев коал похожи на отпечатки пальцев людей, и их сложно различить даже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>с помощью электронного микроскопа.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>Коалы ходят на всех четырёх ногах при ходьбе по земле, а детёныши цепляются за спину</w:t>
      </w:r>
      <w:r>
        <w:rPr>
          <w:rFonts w:ascii="Times New Roman" w:hAnsi="Times New Roman"/>
          <w:sz w:val="28"/>
          <w:szCs w:val="28"/>
        </w:rPr>
        <w:t xml:space="preserve"> матери.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 xml:space="preserve">Коалы обычно молчаливы, но самцы могут </w:t>
      </w:r>
      <w:r>
        <w:rPr>
          <w:rFonts w:ascii="Times New Roman" w:hAnsi="Times New Roman"/>
          <w:sz w:val="28"/>
          <w:szCs w:val="28"/>
        </w:rPr>
        <w:t>из</w:t>
      </w:r>
      <w:r w:rsidRPr="00F86AC0">
        <w:rPr>
          <w:rFonts w:ascii="Times New Roman" w:hAnsi="Times New Roman"/>
          <w:sz w:val="28"/>
          <w:szCs w:val="28"/>
        </w:rPr>
        <w:t xml:space="preserve">давать очень громкий призывный крик, который в период размножения можно услышать на расстоянии почти в километр. Самки выбирают себе партнеров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>в зависимости от этих призывных криков, отдавая при этом предпочтение более крупным самцам. Когда коала испуган или ранен, он может издавать громкий крик, похожий на крик человеческого детеныша.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>Достоверных данных о продолжительности жизни коал в дикой природе довольно мало, в неволе же наблюдались особи, жившие до 18 лет.</w:t>
      </w:r>
    </w:p>
    <w:p w:rsidR="005C1493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86AC0">
        <w:rPr>
          <w:rFonts w:ascii="Times New Roman" w:hAnsi="Times New Roman"/>
          <w:sz w:val="28"/>
          <w:szCs w:val="28"/>
        </w:rPr>
        <w:t xml:space="preserve">оалы населяют эвкалиптовые леса,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F86AC0">
        <w:rPr>
          <w:rFonts w:ascii="Times New Roman" w:hAnsi="Times New Roman"/>
          <w:sz w:val="28"/>
          <w:szCs w:val="28"/>
        </w:rPr>
        <w:t>почти всю жизнь проводят в кронах этих деревьев. Днём коала спит, устроившись на ветке или в развилках ветвей; ночью лазает по деревьям, отыскивая ко</w:t>
      </w:r>
      <w:r>
        <w:rPr>
          <w:rFonts w:ascii="Times New Roman" w:hAnsi="Times New Roman"/>
          <w:sz w:val="28"/>
          <w:szCs w:val="28"/>
        </w:rPr>
        <w:t>рм. Даже если коала не спит, он</w:t>
      </w:r>
      <w:r w:rsidRPr="00F86AC0">
        <w:rPr>
          <w:rFonts w:ascii="Times New Roman" w:hAnsi="Times New Roman"/>
          <w:sz w:val="28"/>
          <w:szCs w:val="28"/>
        </w:rPr>
        <w:t xml:space="preserve"> обычно часами сидит совершенно неподвижно, обхватив ветку или ствол дерева передними лапами. Коала неподвижен 16</w:t>
      </w:r>
      <w:r>
        <w:rPr>
          <w:rFonts w:ascii="Times New Roman" w:hAnsi="Times New Roman"/>
          <w:sz w:val="28"/>
          <w:szCs w:val="28"/>
        </w:rPr>
        <w:t>–</w:t>
      </w:r>
      <w:r w:rsidRPr="00F86AC0">
        <w:rPr>
          <w:rFonts w:ascii="Times New Roman" w:hAnsi="Times New Roman"/>
          <w:sz w:val="28"/>
          <w:szCs w:val="28"/>
        </w:rPr>
        <w:t xml:space="preserve">18 часов в сутки. 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 xml:space="preserve">Медлительность коалы связана с особенностями его питания. Он приспособился питаться почти исключительно побегами и листьями эвкалипта, которые волокнисты и содержат мало белка, зато содержат много фенольных и терпеновых соединений, ядовитых для большинства животных. Кроме того, молодые побеги, особенно ближе к осени, содержат синильную кислоту </w:t>
      </w:r>
      <w:r>
        <w:rPr>
          <w:rFonts w:ascii="Times New Roman" w:hAnsi="Times New Roman"/>
          <w:sz w:val="28"/>
          <w:szCs w:val="28"/>
        </w:rPr>
        <w:t>–</w:t>
      </w:r>
      <w:r w:rsidRPr="00F86AC0">
        <w:rPr>
          <w:rFonts w:ascii="Times New Roman" w:hAnsi="Times New Roman"/>
          <w:sz w:val="28"/>
          <w:szCs w:val="28"/>
        </w:rPr>
        <w:t xml:space="preserve"> страшный яд, капля которого способна убить овцу. Благодаря их ядовитым свойствам пищевая конкуренция со стороны других животных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 xml:space="preserve">у коалы чрезвычайно мала </w:t>
      </w:r>
      <w:r>
        <w:rPr>
          <w:rFonts w:ascii="Times New Roman" w:hAnsi="Times New Roman"/>
          <w:sz w:val="28"/>
          <w:szCs w:val="28"/>
        </w:rPr>
        <w:t>–</w:t>
      </w:r>
      <w:r w:rsidRPr="00F86AC0">
        <w:rPr>
          <w:rFonts w:ascii="Times New Roman" w:hAnsi="Times New Roman"/>
          <w:sz w:val="28"/>
          <w:szCs w:val="28"/>
        </w:rPr>
        <w:t xml:space="preserve"> кроме него листьями эвкалипта питаются только кольцехвостый поссум Pseudocheirus peregrinus и сумчатая летяга Petauroides volans.</w:t>
      </w:r>
    </w:p>
    <w:p w:rsidR="005C1493" w:rsidRPr="00F86AC0" w:rsidRDefault="005C1493" w:rsidP="00F86AC0">
      <w:pPr>
        <w:jc w:val="both"/>
        <w:rPr>
          <w:rFonts w:ascii="Times New Roman" w:hAnsi="Times New Roman"/>
          <w:sz w:val="28"/>
          <w:szCs w:val="28"/>
        </w:rPr>
      </w:pPr>
      <w:r w:rsidRPr="00F86AC0">
        <w:rPr>
          <w:rFonts w:ascii="Times New Roman" w:hAnsi="Times New Roman"/>
          <w:sz w:val="28"/>
          <w:szCs w:val="28"/>
        </w:rPr>
        <w:t xml:space="preserve">Всю необходимую влагу коалы получают из листьев эвкалиптов, а также из росы на листьях. Воду они пьют только в периоды длительных засух и во время болезни. Чтобы восполнить дефицит минеральных веществ </w:t>
      </w:r>
      <w:r>
        <w:rPr>
          <w:rFonts w:ascii="Times New Roman" w:hAnsi="Times New Roman"/>
          <w:sz w:val="28"/>
          <w:szCs w:val="28"/>
        </w:rPr>
        <w:br/>
      </w:r>
      <w:r w:rsidRPr="00F86AC0">
        <w:rPr>
          <w:rFonts w:ascii="Times New Roman" w:hAnsi="Times New Roman"/>
          <w:sz w:val="28"/>
          <w:szCs w:val="28"/>
        </w:rPr>
        <w:t>в организме, коалы время от времени поедают землю.</w:t>
      </w:r>
    </w:p>
    <w:sectPr w:rsidR="005C1493" w:rsidRPr="00F86AC0" w:rsidSect="006F0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079"/>
    <w:rsid w:val="00087079"/>
    <w:rsid w:val="001D4D14"/>
    <w:rsid w:val="004221A2"/>
    <w:rsid w:val="00466144"/>
    <w:rsid w:val="00507B0F"/>
    <w:rsid w:val="00573BD9"/>
    <w:rsid w:val="005C1493"/>
    <w:rsid w:val="00684868"/>
    <w:rsid w:val="006F0500"/>
    <w:rsid w:val="00862D00"/>
    <w:rsid w:val="00A330FF"/>
    <w:rsid w:val="00CB6A9F"/>
    <w:rsid w:val="00F86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50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369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4369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28064369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436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2806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519</Words>
  <Characters>2963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4</cp:revision>
  <dcterms:created xsi:type="dcterms:W3CDTF">2020-02-26T11:05:00Z</dcterms:created>
  <dcterms:modified xsi:type="dcterms:W3CDTF">2020-03-12T10:32:00Z</dcterms:modified>
</cp:coreProperties>
</file>